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015DC" w14:textId="77777777" w:rsidR="00FB629E" w:rsidRDefault="00FB629E" w:rsidP="00FB62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SCOPEHAM</w:t>
      </w:r>
      <w:r>
        <w:rPr>
          <w:rFonts w:ascii="Times New Roman" w:hAnsi="Times New Roman" w:cs="Times New Roman"/>
          <w:sz w:val="24"/>
          <w:szCs w:val="24"/>
        </w:rPr>
        <w:t xml:space="preserve">      (fl.1478)</w:t>
      </w:r>
    </w:p>
    <w:p w14:paraId="4CA38531" w14:textId="77777777" w:rsidR="00FB629E" w:rsidRDefault="00FB629E" w:rsidP="00FB62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Yeoman of the Crown.</w:t>
      </w:r>
    </w:p>
    <w:p w14:paraId="383994B3" w14:textId="77777777" w:rsidR="00FB629E" w:rsidRDefault="00FB629E" w:rsidP="00FB629E">
      <w:pPr>
        <w:rPr>
          <w:rFonts w:ascii="Times New Roman" w:hAnsi="Times New Roman" w:cs="Times New Roman"/>
          <w:sz w:val="24"/>
          <w:szCs w:val="24"/>
        </w:rPr>
      </w:pPr>
    </w:p>
    <w:p w14:paraId="140A6016" w14:textId="77777777" w:rsidR="00FB629E" w:rsidRDefault="00FB629E" w:rsidP="00FB629E">
      <w:pPr>
        <w:rPr>
          <w:rFonts w:ascii="Times New Roman" w:hAnsi="Times New Roman" w:cs="Times New Roman"/>
          <w:sz w:val="24"/>
          <w:szCs w:val="24"/>
        </w:rPr>
      </w:pPr>
    </w:p>
    <w:p w14:paraId="6D14E349" w14:textId="77777777" w:rsidR="00FB629E" w:rsidRDefault="00FB629E" w:rsidP="00FB62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Mar.1478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appointed Bailiff of all of the lands of the late Lord </w:t>
      </w:r>
      <w:proofErr w:type="spellStart"/>
      <w:r>
        <w:rPr>
          <w:rFonts w:ascii="Times New Roman" w:hAnsi="Times New Roman" w:cs="Times New Roman"/>
          <w:sz w:val="24"/>
          <w:szCs w:val="24"/>
        </w:rPr>
        <w:t>Roos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the</w:t>
      </w:r>
    </w:p>
    <w:p w14:paraId="556069AB" w14:textId="77777777" w:rsidR="00FB629E" w:rsidRDefault="00FB629E" w:rsidP="00FB62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west side of the port called “le </w:t>
      </w:r>
      <w:proofErr w:type="spellStart"/>
      <w:r>
        <w:rPr>
          <w:rFonts w:ascii="Times New Roman" w:hAnsi="Times New Roman" w:cs="Times New Roman"/>
          <w:sz w:val="24"/>
          <w:szCs w:val="24"/>
        </w:rPr>
        <w:t>Heven</w:t>
      </w:r>
      <w:proofErr w:type="spellEnd"/>
      <w:r>
        <w:rPr>
          <w:rFonts w:ascii="Times New Roman" w:hAnsi="Times New Roman" w:cs="Times New Roman"/>
          <w:sz w:val="24"/>
          <w:szCs w:val="24"/>
        </w:rPr>
        <w:t>” in Boston, Lincolnshire.</w:t>
      </w:r>
    </w:p>
    <w:p w14:paraId="6EC2B297" w14:textId="4EF4AD72" w:rsidR="00FB629E" w:rsidRDefault="00FB629E" w:rsidP="00FB62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p.90)</w:t>
      </w:r>
    </w:p>
    <w:p w14:paraId="1BAEC5B5" w14:textId="77777777" w:rsidR="00FB7B6D" w:rsidRDefault="00FB7B6D" w:rsidP="00FB629E">
      <w:pPr>
        <w:rPr>
          <w:rFonts w:ascii="Times New Roman" w:hAnsi="Times New Roman" w:cs="Times New Roman"/>
          <w:sz w:val="24"/>
          <w:szCs w:val="24"/>
        </w:rPr>
      </w:pPr>
    </w:p>
    <w:p w14:paraId="3E4A3328" w14:textId="77777777" w:rsidR="00FB629E" w:rsidRDefault="00FB629E" w:rsidP="00FB629E">
      <w:pPr>
        <w:rPr>
          <w:rFonts w:ascii="Times New Roman" w:hAnsi="Times New Roman" w:cs="Times New Roman"/>
          <w:sz w:val="24"/>
          <w:szCs w:val="24"/>
        </w:rPr>
      </w:pPr>
    </w:p>
    <w:p w14:paraId="3F995960" w14:textId="77777777" w:rsidR="00FB629E" w:rsidRDefault="00FB629E" w:rsidP="00FB629E">
      <w:pPr>
        <w:rPr>
          <w:rFonts w:ascii="Times New Roman" w:hAnsi="Times New Roman" w:cs="Times New Roman"/>
          <w:sz w:val="24"/>
          <w:szCs w:val="24"/>
        </w:rPr>
      </w:pPr>
    </w:p>
    <w:p w14:paraId="79069B87" w14:textId="77777777" w:rsidR="00FB629E" w:rsidRDefault="00FB629E" w:rsidP="00FB62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2021</w:t>
      </w:r>
    </w:p>
    <w:p w14:paraId="3882219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3A730" w14:textId="77777777" w:rsidR="006901B9" w:rsidRDefault="006901B9" w:rsidP="009139A6">
      <w:r>
        <w:separator/>
      </w:r>
    </w:p>
  </w:endnote>
  <w:endnote w:type="continuationSeparator" w:id="0">
    <w:p w14:paraId="0362599B" w14:textId="77777777" w:rsidR="006901B9" w:rsidRDefault="006901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308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EDA6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A7B4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B2837" w14:textId="77777777" w:rsidR="006901B9" w:rsidRDefault="006901B9" w:rsidP="009139A6">
      <w:r>
        <w:separator/>
      </w:r>
    </w:p>
  </w:footnote>
  <w:footnote w:type="continuationSeparator" w:id="0">
    <w:p w14:paraId="19536551" w14:textId="77777777" w:rsidR="006901B9" w:rsidRDefault="006901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088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08F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7C8A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29E"/>
    <w:rsid w:val="000666E0"/>
    <w:rsid w:val="002510B7"/>
    <w:rsid w:val="005C130B"/>
    <w:rsid w:val="006901B9"/>
    <w:rsid w:val="00826F5C"/>
    <w:rsid w:val="009139A6"/>
    <w:rsid w:val="009448BB"/>
    <w:rsid w:val="00A3176C"/>
    <w:rsid w:val="00BA00AB"/>
    <w:rsid w:val="00EB3209"/>
    <w:rsid w:val="00F5287F"/>
    <w:rsid w:val="00FB629E"/>
    <w:rsid w:val="00FB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90EAC"/>
  <w15:chartTrackingRefBased/>
  <w15:docId w15:val="{604C121F-9413-48C4-B816-3882D523B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29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2021-03-10T16:38:00Z</dcterms:created>
  <dcterms:modified xsi:type="dcterms:W3CDTF">2021-09-24T10:27:00Z</dcterms:modified>
</cp:coreProperties>
</file>